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09DD3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Stephen RYSYNG</w:t>
      </w:r>
      <w:r>
        <w:rPr>
          <w:rStyle w:val="s1"/>
        </w:rPr>
        <w:t xml:space="preserve">       (fl.1505)</w:t>
      </w:r>
    </w:p>
    <w:p w14:paraId="7C337EA4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Belton, Suffolk.</w:t>
      </w:r>
    </w:p>
    <w:p w14:paraId="5E8E62FF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</w:p>
    <w:p w14:paraId="1778AF93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</w:p>
    <w:p w14:paraId="0BF45334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3728993B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Garnon38)</w:t>
      </w:r>
    </w:p>
    <w:p w14:paraId="2B8B2DC6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</w:p>
    <w:p w14:paraId="1567C765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</w:p>
    <w:p w14:paraId="49592596" w14:textId="77777777" w:rsidR="00BF6DAB" w:rsidRDefault="00BF6DAB" w:rsidP="00BF6DA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August 2019</w:t>
      </w:r>
    </w:p>
    <w:p w14:paraId="10591B14" w14:textId="77777777" w:rsidR="006B2F86" w:rsidRPr="00E71FC3" w:rsidRDefault="00BF6D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27F2" w14:textId="77777777" w:rsidR="00BF6DAB" w:rsidRDefault="00BF6DAB" w:rsidP="00E71FC3">
      <w:pPr>
        <w:spacing w:after="0" w:line="240" w:lineRule="auto"/>
      </w:pPr>
      <w:r>
        <w:separator/>
      </w:r>
    </w:p>
  </w:endnote>
  <w:endnote w:type="continuationSeparator" w:id="0">
    <w:p w14:paraId="2E3D23DD" w14:textId="77777777" w:rsidR="00BF6DAB" w:rsidRDefault="00BF6D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CCDC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991E" w14:textId="77777777" w:rsidR="00BF6DAB" w:rsidRDefault="00BF6DAB" w:rsidP="00E71FC3">
      <w:pPr>
        <w:spacing w:after="0" w:line="240" w:lineRule="auto"/>
      </w:pPr>
      <w:r>
        <w:separator/>
      </w:r>
    </w:p>
  </w:footnote>
  <w:footnote w:type="continuationSeparator" w:id="0">
    <w:p w14:paraId="5386BEF1" w14:textId="77777777" w:rsidR="00BF6DAB" w:rsidRDefault="00BF6D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B"/>
    <w:rsid w:val="001A7C09"/>
    <w:rsid w:val="00577BD5"/>
    <w:rsid w:val="006A1F77"/>
    <w:rsid w:val="00733BE7"/>
    <w:rsid w:val="00AB52E8"/>
    <w:rsid w:val="00B16D3F"/>
    <w:rsid w:val="00BF6D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F9F5D"/>
  <w15:chartTrackingRefBased/>
  <w15:docId w15:val="{51DC520B-D2A0-46B8-8599-5B4D9D4D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BF6DA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BF6DA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2019-12-19T20:19:00Z</dcterms:created>
  <dcterms:modified xsi:type="dcterms:W3CDTF">2019-12-19T20:20:00Z</dcterms:modified>
</cp:coreProperties>
</file>